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B0A56" w14:textId="77777777" w:rsidR="00A13041" w:rsidRDefault="00A13041" w:rsidP="00A13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UNDERWODE</w:t>
      </w:r>
      <w:r>
        <w:rPr>
          <w:rFonts w:ascii="Times New Roman" w:hAnsi="Times New Roman" w:cs="Times New Roman"/>
        </w:rPr>
        <w:t xml:space="preserve">      (fl.1484)</w:t>
      </w:r>
    </w:p>
    <w:p w14:paraId="45684E86" w14:textId="77777777" w:rsidR="00A13041" w:rsidRDefault="00A13041" w:rsidP="00A13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Southampton. Merchant.</w:t>
      </w:r>
    </w:p>
    <w:p w14:paraId="4D9936E2" w14:textId="77777777" w:rsidR="00A13041" w:rsidRDefault="00A13041" w:rsidP="00A13041">
      <w:pPr>
        <w:rPr>
          <w:rFonts w:ascii="Times New Roman" w:hAnsi="Times New Roman" w:cs="Times New Roman"/>
        </w:rPr>
      </w:pPr>
    </w:p>
    <w:p w14:paraId="09DB4B87" w14:textId="77777777" w:rsidR="00A13041" w:rsidRDefault="00A13041" w:rsidP="00A13041">
      <w:pPr>
        <w:rPr>
          <w:rFonts w:ascii="Times New Roman" w:hAnsi="Times New Roman" w:cs="Times New Roman"/>
        </w:rPr>
      </w:pPr>
    </w:p>
    <w:p w14:paraId="3CED4233" w14:textId="77777777" w:rsidR="00A13041" w:rsidRDefault="00A13041" w:rsidP="00A13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Alice </w:t>
      </w:r>
      <w:proofErr w:type="spellStart"/>
      <w:r>
        <w:rPr>
          <w:rFonts w:ascii="Times New Roman" w:hAnsi="Times New Roman" w:cs="Times New Roman"/>
        </w:rPr>
        <w:t>Hungerforth</w:t>
      </w:r>
      <w:proofErr w:type="spellEnd"/>
      <w:r>
        <w:rPr>
          <w:rFonts w:ascii="Times New Roman" w:hAnsi="Times New Roman" w:cs="Times New Roman"/>
        </w:rPr>
        <w:t xml:space="preserve"> of London, widow(q.v.), brought a plaint of debt against</w:t>
      </w:r>
    </w:p>
    <w:p w14:paraId="7511754B" w14:textId="77777777" w:rsidR="00A13041" w:rsidRDefault="00A13041" w:rsidP="00A13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John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Southampton(q.v.).</w:t>
      </w:r>
    </w:p>
    <w:p w14:paraId="39CDA520" w14:textId="72C89085" w:rsidR="00A13041" w:rsidRDefault="00A13041" w:rsidP="00A13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5330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6BC3988" w14:textId="77777777" w:rsidR="00A067FB" w:rsidRDefault="00A067FB" w:rsidP="00A06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him.</w:t>
      </w:r>
    </w:p>
    <w:p w14:paraId="135D20B3" w14:textId="2DF813B0" w:rsidR="00A067FB" w:rsidRDefault="00A067FB" w:rsidP="00A067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153AE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1447F3D" w14:textId="77777777" w:rsidR="00A13041" w:rsidRDefault="00A13041" w:rsidP="00A13041">
      <w:pPr>
        <w:rPr>
          <w:rFonts w:ascii="Times New Roman" w:hAnsi="Times New Roman" w:cs="Times New Roman"/>
        </w:rPr>
      </w:pPr>
    </w:p>
    <w:p w14:paraId="5BD20CFE" w14:textId="77777777" w:rsidR="00A13041" w:rsidRDefault="00A13041" w:rsidP="00A13041">
      <w:pPr>
        <w:rPr>
          <w:rFonts w:ascii="Times New Roman" w:hAnsi="Times New Roman" w:cs="Times New Roman"/>
        </w:rPr>
      </w:pPr>
    </w:p>
    <w:p w14:paraId="24495134" w14:textId="7FA354BC" w:rsidR="00A13041" w:rsidRDefault="00A13041" w:rsidP="00A13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February 2018</w:t>
      </w:r>
    </w:p>
    <w:p w14:paraId="37F6B8AB" w14:textId="0ACE0BD8" w:rsidR="00A067FB" w:rsidRDefault="00A067FB" w:rsidP="00A130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 December 2019</w:t>
      </w:r>
      <w:bookmarkStart w:id="0" w:name="_GoBack"/>
      <w:bookmarkEnd w:id="0"/>
    </w:p>
    <w:p w14:paraId="79303955" w14:textId="77777777" w:rsidR="006B2F86" w:rsidRPr="00E71FC3" w:rsidRDefault="00A067F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574A1" w14:textId="77777777" w:rsidR="00A13041" w:rsidRDefault="00A13041" w:rsidP="00E71FC3">
      <w:r>
        <w:separator/>
      </w:r>
    </w:p>
  </w:endnote>
  <w:endnote w:type="continuationSeparator" w:id="0">
    <w:p w14:paraId="30565A8C" w14:textId="77777777" w:rsidR="00A13041" w:rsidRDefault="00A130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6DD9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4699D" w14:textId="77777777" w:rsidR="00A13041" w:rsidRDefault="00A13041" w:rsidP="00E71FC3">
      <w:r>
        <w:separator/>
      </w:r>
    </w:p>
  </w:footnote>
  <w:footnote w:type="continuationSeparator" w:id="0">
    <w:p w14:paraId="71B7A275" w14:textId="77777777" w:rsidR="00A13041" w:rsidRDefault="00A130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041"/>
    <w:rsid w:val="001A7C09"/>
    <w:rsid w:val="00577BD5"/>
    <w:rsid w:val="00656CBA"/>
    <w:rsid w:val="006A1F77"/>
    <w:rsid w:val="00733BE7"/>
    <w:rsid w:val="00A067FB"/>
    <w:rsid w:val="00A1304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4C8FC"/>
  <w15:chartTrackingRefBased/>
  <w15:docId w15:val="{188A43FB-69D8-4E8E-B444-1952B1651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0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13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2018-02-21T20:06:00Z</dcterms:created>
  <dcterms:modified xsi:type="dcterms:W3CDTF">2019-12-02T16:17:00Z</dcterms:modified>
</cp:coreProperties>
</file>